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02" w14:textId="77777777" w:rsidR="00EB1DF2" w:rsidRDefault="00EB1DF2" w:rsidP="000F41F3">
      <w:pPr>
        <w:suppressAutoHyphens/>
        <w:ind w:right="-1"/>
        <w:rPr>
          <w:rFonts w:ascii="Verdana" w:hAnsi="Verdana"/>
          <w:b/>
          <w:sz w:val="28"/>
          <w:szCs w:val="28"/>
        </w:rPr>
      </w:pPr>
    </w:p>
    <w:p w14:paraId="7C5CB34D" w14:textId="3BDCB543" w:rsidR="000F41F3" w:rsidRPr="00DA2DCD" w:rsidRDefault="0030648D" w:rsidP="000F41F3">
      <w:pPr>
        <w:suppressAutoHyphens/>
        <w:ind w:right="-1"/>
        <w:rPr>
          <w:rFonts w:ascii="Verdana" w:hAnsi="Verdana"/>
          <w:b/>
          <w:sz w:val="28"/>
          <w:szCs w:val="28"/>
        </w:rPr>
      </w:pPr>
      <w:r w:rsidRPr="00DA2DCD">
        <w:rPr>
          <w:rFonts w:ascii="Verdana" w:hAnsi="Verdana"/>
          <w:b/>
          <w:sz w:val="28"/>
          <w:szCs w:val="28"/>
        </w:rPr>
        <w:t xml:space="preserve">Bijlage 2: </w:t>
      </w:r>
      <w:r w:rsidR="00EB1DF2" w:rsidRPr="00DA2DCD">
        <w:rPr>
          <w:rFonts w:ascii="Verdana" w:hAnsi="Verdana"/>
          <w:b/>
          <w:sz w:val="28"/>
          <w:szCs w:val="28"/>
        </w:rPr>
        <w:t>Minimale functie</w:t>
      </w:r>
      <w:r w:rsidR="00500438" w:rsidRPr="00DA2DCD">
        <w:rPr>
          <w:rFonts w:ascii="Verdana" w:hAnsi="Verdana"/>
          <w:b/>
          <w:sz w:val="28"/>
          <w:szCs w:val="28"/>
        </w:rPr>
        <w:t>-</w:t>
      </w:r>
      <w:r w:rsidR="00EB1DF2" w:rsidRPr="00DA2DCD">
        <w:rPr>
          <w:rFonts w:ascii="Verdana" w:hAnsi="Verdana"/>
          <w:b/>
          <w:sz w:val="28"/>
          <w:szCs w:val="28"/>
        </w:rPr>
        <w:t>eisen</w:t>
      </w:r>
    </w:p>
    <w:p w14:paraId="7AB48C56" w14:textId="77777777" w:rsidR="0030648D" w:rsidRPr="00DA2DCD" w:rsidRDefault="0030648D" w:rsidP="000F41F3">
      <w:pPr>
        <w:suppressAutoHyphens/>
        <w:rPr>
          <w:rFonts w:ascii="Verdana" w:hAnsi="Verdana"/>
          <w:b/>
          <w:sz w:val="18"/>
          <w:szCs w:val="18"/>
          <w:lang w:val="nl-NL"/>
        </w:rPr>
      </w:pPr>
    </w:p>
    <w:p w14:paraId="557B5A73" w14:textId="78A8664A" w:rsidR="0030648D" w:rsidRPr="00DA2DCD" w:rsidRDefault="0030648D" w:rsidP="0030648D">
      <w:pPr>
        <w:pStyle w:val="Geenafstand"/>
        <w:jc w:val="both"/>
        <w:rPr>
          <w:rFonts w:ascii="Verdana" w:hAnsi="Verdana"/>
          <w:sz w:val="18"/>
          <w:szCs w:val="18"/>
        </w:rPr>
      </w:pPr>
      <w:r w:rsidRPr="00DA2DCD">
        <w:rPr>
          <w:rFonts w:ascii="Verdana" w:hAnsi="Verdana"/>
          <w:sz w:val="18"/>
          <w:szCs w:val="18"/>
        </w:rPr>
        <w:t xml:space="preserve">Europese Aanbesteding Ingenieursdiensten </w:t>
      </w:r>
    </w:p>
    <w:p w14:paraId="7849D76C" w14:textId="77777777" w:rsidR="0030648D" w:rsidRPr="00DA2DCD" w:rsidRDefault="0030648D" w:rsidP="0030648D">
      <w:pPr>
        <w:pStyle w:val="Geenafstand"/>
        <w:jc w:val="both"/>
        <w:rPr>
          <w:rFonts w:ascii="Verdana" w:hAnsi="Verdana"/>
          <w:sz w:val="18"/>
          <w:szCs w:val="18"/>
        </w:rPr>
      </w:pPr>
      <w:r w:rsidRPr="00DA2DCD">
        <w:rPr>
          <w:rFonts w:ascii="Verdana" w:hAnsi="Verdana"/>
          <w:sz w:val="18"/>
          <w:szCs w:val="18"/>
        </w:rPr>
        <w:t>Gemeenten Amstelveen en Aalsmeer</w:t>
      </w:r>
    </w:p>
    <w:p w14:paraId="43DA4EC8" w14:textId="763855FA" w:rsidR="0030648D" w:rsidRPr="00DA2DCD" w:rsidRDefault="0030648D" w:rsidP="0030648D">
      <w:pPr>
        <w:pStyle w:val="Geenafstand"/>
        <w:jc w:val="both"/>
        <w:rPr>
          <w:rFonts w:ascii="Verdana" w:hAnsi="Verdana"/>
          <w:sz w:val="18"/>
          <w:szCs w:val="18"/>
        </w:rPr>
      </w:pPr>
      <w:r w:rsidRPr="5ADBD386">
        <w:rPr>
          <w:rFonts w:ascii="Verdana" w:hAnsi="Verdana"/>
          <w:sz w:val="18"/>
          <w:szCs w:val="18"/>
        </w:rPr>
        <w:t xml:space="preserve">I&amp;A-nummer: </w:t>
      </w:r>
      <w:r w:rsidR="00412E38">
        <w:rPr>
          <w:rFonts w:ascii="Verdana" w:hAnsi="Verdana"/>
          <w:sz w:val="18"/>
          <w:szCs w:val="18"/>
        </w:rPr>
        <w:t>2024_0181</w:t>
      </w:r>
      <w:r w:rsidR="00F40134" w:rsidRPr="5ADBD386">
        <w:rPr>
          <w:rFonts w:ascii="Verdana" w:hAnsi="Verdana"/>
          <w:sz w:val="18"/>
          <w:szCs w:val="18"/>
        </w:rPr>
        <w:t xml:space="preserve"> </w:t>
      </w:r>
    </w:p>
    <w:p w14:paraId="5D18C2A6" w14:textId="19F04D06" w:rsidR="00EB1DF2" w:rsidRDefault="00EB1DF2" w:rsidP="00800217">
      <w:pPr>
        <w:suppressAutoHyphens/>
        <w:rPr>
          <w:rFonts w:ascii="Verdana" w:hAnsi="Verdana"/>
          <w:b/>
          <w:sz w:val="24"/>
          <w:szCs w:val="24"/>
        </w:rPr>
      </w:pPr>
    </w:p>
    <w:tbl>
      <w:tblPr>
        <w:tblW w:w="9923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2439"/>
        <w:gridCol w:w="1276"/>
        <w:gridCol w:w="2410"/>
        <w:gridCol w:w="3118"/>
      </w:tblGrid>
      <w:tr w:rsidR="00F27A6D" w:rsidRPr="00F27A6D" w14:paraId="2787186A" w14:textId="77777777" w:rsidTr="379716A2">
        <w:trPr>
          <w:trHeight w:val="1215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765E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6C41A" w14:textId="5BE96AB4" w:rsidR="00F27A6D" w:rsidRPr="00F27A6D" w:rsidRDefault="0002431B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Functieomschrijving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C5A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Minimaal opleidingsniveau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77F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Minimaal # jaren ervaring in deze of vergelijkbare functie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8ED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Minimale waarde project waarin ervaring in betreffende functie is opgedaan</w:t>
            </w:r>
          </w:p>
        </w:tc>
      </w:tr>
      <w:tr w:rsidR="00F27A6D" w:rsidRPr="00F27A6D" w14:paraId="657C7ED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87FB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5B1E6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BF5D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82188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B5AEF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7CD6CB7B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7C74" w14:textId="170311A3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256E7E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Tekenaar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0CB77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E6DB9F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842D9E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F27A6D" w:rsidRPr="00F27A6D" w14:paraId="67DE6AC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19A7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1222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5C7F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4C2E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4498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07F23382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8C9E" w14:textId="7FDD5F83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65CF2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Werkvoorbereider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877B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A4C1F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B182C2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€ 500.000,-</w:t>
            </w:r>
          </w:p>
        </w:tc>
      </w:tr>
      <w:tr w:rsidR="00F27A6D" w:rsidRPr="00F27A6D" w14:paraId="12F294A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AC6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1C1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D0E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4EB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94AD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4A4B5224" w14:textId="77777777" w:rsidTr="379716A2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A268" w14:textId="7FED335F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8C6484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Projectondersteuner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F91C2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9FC4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101039" w14:textId="2B3313AA" w:rsidR="00F27A6D" w:rsidRPr="00F27A6D" w:rsidRDefault="009C15CF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5E69ECBD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D9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4D5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363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782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556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7CB9E20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01D4" w14:textId="1DA7E055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CEDC77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Toezichthouder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EC686A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6EAAA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95110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1584AB4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D748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8E71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621C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3F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A37C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3D54B68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BDD4" w14:textId="172376D3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9E2B3B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Directievoerder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ED5FA2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7AA49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090D6B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F27A6D" w:rsidRPr="00F27A6D" w14:paraId="3C93173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7890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180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08A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269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2C6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0AFEC760" w14:textId="77777777" w:rsidTr="379716A2">
        <w:trPr>
          <w:trHeight w:val="9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AFF5" w14:textId="70759D5B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E14A6E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Ontwerper en/of constructeur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F144B1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4EEF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B0BAE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29EDE38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5BBB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F511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68D1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D30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506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13922D0B" w14:textId="77777777" w:rsidTr="379716A2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35D2" w14:textId="2C797530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7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008976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(Technisch) Projectleider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A65B58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0B12E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E0791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F27A6D" w:rsidRPr="00F27A6D" w14:paraId="3A86869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AF9F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628A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B0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585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9A5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635EDDE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5023" w14:textId="4C12D939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8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FA2868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(Technisch) Specialist/adviseur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CE18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94669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3055F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7F48416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59A8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561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F5A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7861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1F58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2CC54FB9" w14:textId="77777777" w:rsidTr="379716A2">
        <w:trPr>
          <w:trHeight w:val="9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8688" w14:textId="2D3EA4D3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EFCF2D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Programmamanager / projectmanager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EB949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F406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45FB4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430BC48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34E4" w14:textId="583E67E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C9A6" w14:textId="4DE505C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F56" w14:textId="54AE3C7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3B67" w14:textId="087BE94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AAFF" w14:textId="74C7FC9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2BFA3CF3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A0E3EF" w14:textId="520961E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10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526D6" w14:textId="582415F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Systems engineer/ werkvoorbereider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F9F82" w14:textId="7B6BBDF5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707CE" w14:textId="6F634B4C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D351EA" w14:textId="4F4CA70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€ 500.000,-</w:t>
            </w:r>
          </w:p>
        </w:tc>
      </w:tr>
      <w:tr w:rsidR="00DA2DCD" w:rsidRPr="00F27A6D" w14:paraId="7466F00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DF27C3" w14:textId="4AAFD01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EEC" w14:textId="55CDFBE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C75C" w14:textId="5A46DEE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F408" w14:textId="6BE2576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80F" w14:textId="653EE9B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72885637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53371" w14:textId="26430ED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373EE" w14:textId="1FFD2C3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Projectmanager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3514B" w14:textId="4E9504B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29060" w14:textId="45E344D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D97C74" w14:textId="3AD59E5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5580C291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EBB5" w14:textId="3028311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56B8" w14:textId="10F0361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420" w14:textId="6A58F2E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FCF4" w14:textId="716BE8E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E17F" w14:textId="53D3B7D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01BC5695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460F33" w14:textId="25C5F8A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12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1E7DA" w14:textId="5A56A1EB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Omgevingsmanager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8653F" w14:textId="488EADA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0ED90" w14:textId="24A9C8F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698B0" w14:textId="208FCD5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048C72A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EE69A3" w14:textId="47C5C7D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7FB0" w14:textId="098F79C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44DF" w14:textId="603F09B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1938" w14:textId="6D640C6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5D12" w14:textId="323C358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450E0E20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9E406D" w14:textId="358A57F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lastRenderedPageBreak/>
              <w:t>13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A4BB3" w14:textId="5F974CB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Manager Techniek/ Technisch 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6CB0D" w14:textId="4A66E79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86DF6" w14:textId="68CE6C6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F7812" w14:textId="5221BD9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€ 500.000,-</w:t>
            </w:r>
          </w:p>
        </w:tc>
      </w:tr>
      <w:tr w:rsidR="00DA2DCD" w:rsidRPr="00F27A6D" w14:paraId="19D6E8C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840152" w14:textId="7373A56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8846" w14:textId="369CF57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A4F8" w14:textId="3E81FE7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9921" w14:textId="1C0B2CF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7B6D" w14:textId="73C7BEA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7296597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0D4B3B" w14:textId="67DADC4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BDA5B" w14:textId="267C478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Contractmanager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C4B4EF" w14:textId="08D04D8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DE4C8" w14:textId="3A3BCF5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E89BA" w14:textId="238E5ADB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05DC1453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29B07B" w14:textId="27404F0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2C62" w14:textId="6923FC8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934E" w14:textId="249CC4F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D9CC" w14:textId="2D3C97A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455E" w14:textId="0893122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64B2FEF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8062DA" w14:textId="723D422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5CF4B3" w14:textId="4B6CE98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Procesmanager/ manager projectbeheersing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45703" w14:textId="2C489F8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AE737" w14:textId="791D386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51853" w14:textId="7109243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04AD702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63221D" w14:textId="06BEAAA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820A" w14:textId="5BA547F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6264" w14:textId="6EC7C31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F56" w14:textId="0095730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BD7E" w14:textId="006A834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1CB037A2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4AF9C0" w14:textId="1B44D4F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BFD35" w14:textId="1B219DC5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Expert/ raadgevend ingenieur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DDEE1" w14:textId="73AE41B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24B2" w14:textId="7F1B823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89B08" w14:textId="5D60AA0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64A8389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516F46" w14:textId="606824E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A0AD" w14:textId="165CF25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FB4B" w14:textId="06C9921B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3C32" w14:textId="7DF6C68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1CBC" w14:textId="7F2A6BF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456E567B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30A6C1" w14:textId="572F9FF8" w:rsidR="00DA2DCD" w:rsidRPr="00DF618D" w:rsidRDefault="00FA18BC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17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0677" w14:textId="4561A251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Landschapsarchitect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6E097" w14:textId="150C5C9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F2E722" w14:textId="1340712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9DADE" w14:textId="0E8B06AE" w:rsidR="00DA2DCD" w:rsidRPr="00DF618D" w:rsidRDefault="70BF2AB4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20A8A08B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D13A9" w14:textId="635892B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7B1" w14:textId="37E18FD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7BF7" w14:textId="098469F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92B7" w14:textId="29003F2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441C" w14:textId="4C2E585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</w:tr>
      <w:tr w:rsidR="00DA2DCD" w:rsidRPr="00F27A6D" w14:paraId="49037DD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AD20F" w14:textId="2DDAB77C" w:rsidR="00DA2DCD" w:rsidRPr="00DF618D" w:rsidRDefault="00FA18BC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18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97772" w14:textId="19FDA7C8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Planner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81CC5" w14:textId="331A75C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46891" w14:textId="1925302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C4296" w14:textId="6D876308" w:rsidR="00DA2DCD" w:rsidRPr="00DF618D" w:rsidRDefault="5F910715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</w:t>
            </w:r>
          </w:p>
        </w:tc>
      </w:tr>
      <w:tr w:rsidR="00DA2DCD" w:rsidRPr="00F27A6D" w14:paraId="1D04286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5D641F" w14:textId="438FCF6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BEB9" w14:textId="7F14F77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814A" w14:textId="6266DCE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FC07" w14:textId="1F369FF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7409" w14:textId="0DA3396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7FC612B7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80C1E4" w14:textId="4F3A4D8D" w:rsidR="00DA2DCD" w:rsidRPr="00DF618D" w:rsidRDefault="00FA18BC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19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B2437" w14:textId="7639177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Kostendeskundige/ calculator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92A65" w14:textId="0746642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C4B6B" w14:textId="327C4AD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622E9" w14:textId="0105653B" w:rsidR="00DA2DCD" w:rsidRPr="00DF618D" w:rsidRDefault="5EB608E5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N.v.t.</w:t>
            </w:r>
          </w:p>
        </w:tc>
      </w:tr>
      <w:tr w:rsidR="00DA2DCD" w:rsidRPr="00F27A6D" w14:paraId="77F5CA0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16EFA8" w14:textId="2B54034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E8B5" w14:textId="510F6EF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3826" w14:textId="582123A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0630" w14:textId="0A622F7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2700" w14:textId="73C3A19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21EF821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81707F" w14:textId="33012A3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00FA18BC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56E15" w14:textId="52F58AD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Verkeerskundige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D1370" w14:textId="30DBA22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F9A9B" w14:textId="74E7D840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B343B" w14:textId="6F238334" w:rsidR="00DA2DCD" w:rsidRPr="00DF618D" w:rsidRDefault="343761F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N.v.t.</w:t>
            </w:r>
          </w:p>
        </w:tc>
      </w:tr>
      <w:tr w:rsidR="00DA2DCD" w:rsidRPr="00F27A6D" w14:paraId="5808CD3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59E751" w14:textId="64B6C1E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0FD5" w14:textId="523A8B58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062B" w14:textId="2B009E8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6469" w14:textId="51CED95E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B9E1" w14:textId="0775BEB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3B80E0F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1730E6" w14:textId="63C3C8CC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00FA18BC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BBE330" w14:textId="731F0694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Adviseur/plantoetser/ toetscoördinator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077730" w14:textId="084C5A5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4429C" w14:textId="7431CDA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C09CE" w14:textId="35ACA0D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7C526D9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3A74" w14:textId="014406E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E17" w14:textId="29CA019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B7A9" w14:textId="45ACF69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B4D2" w14:textId="177D15A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C1BD" w14:textId="34B45D2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</w:tbl>
    <w:p w14:paraId="32C7962E" w14:textId="1BFB2DF6" w:rsidR="0024107C" w:rsidRDefault="0024107C" w:rsidP="379716A2">
      <w:pPr>
        <w:suppressAutoHyphens/>
        <w:jc w:val="center"/>
        <w:rPr>
          <w:rFonts w:ascii="Verdana" w:hAnsi="Verdana"/>
          <w:b/>
          <w:bCs/>
          <w:sz w:val="24"/>
          <w:szCs w:val="24"/>
        </w:rPr>
      </w:pPr>
    </w:p>
    <w:p w14:paraId="655F8195" w14:textId="1D9D8B3B" w:rsidR="00EB1DF2" w:rsidRDefault="00EB1DF2" w:rsidP="00DA2DCD">
      <w:pPr>
        <w:suppressAutoHyphens/>
        <w:ind w:right="-1"/>
        <w:rPr>
          <w:rFonts w:ascii="Verdana" w:hAnsi="Verdana"/>
          <w:b/>
          <w:sz w:val="24"/>
          <w:szCs w:val="24"/>
        </w:rPr>
      </w:pPr>
    </w:p>
    <w:sectPr w:rsidR="00EB1DF2" w:rsidSect="00497D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701" w:right="1418" w:bottom="1418" w:left="1418" w:header="709" w:footer="709" w:gutter="0"/>
      <w:paperSrc w:first="4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1DB8" w14:textId="77777777" w:rsidR="001819C8" w:rsidRDefault="001819C8">
      <w:r>
        <w:separator/>
      </w:r>
    </w:p>
  </w:endnote>
  <w:endnote w:type="continuationSeparator" w:id="0">
    <w:p w14:paraId="665207F0" w14:textId="77777777" w:rsidR="001819C8" w:rsidRDefault="001819C8">
      <w:r>
        <w:continuationSeparator/>
      </w:r>
    </w:p>
  </w:endnote>
  <w:endnote w:type="continuationNotice" w:id="1">
    <w:p w14:paraId="5DB2188D" w14:textId="77777777" w:rsidR="001819C8" w:rsidRDefault="00181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5D" w14:textId="77777777" w:rsidR="00D07DD6" w:rsidRDefault="00D07DD6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C5CB55E" w14:textId="77777777" w:rsidR="00D07DD6" w:rsidRDefault="00D07DD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5F" w14:textId="0CE0D099" w:rsidR="00D07DD6" w:rsidRDefault="00D07DD6" w:rsidP="00497D9D">
    <w:pPr>
      <w:pStyle w:val="Voettekst"/>
      <w:rPr>
        <w:rFonts w:ascii="Verdana" w:hAnsi="Verdana"/>
        <w:bCs/>
        <w:sz w:val="16"/>
      </w:rPr>
    </w:pPr>
    <w:r>
      <w:rPr>
        <w:rFonts w:ascii="Verdana" w:hAnsi="Verdana"/>
        <w:bCs/>
        <w:sz w:val="16"/>
      </w:rPr>
      <w:tab/>
    </w:r>
    <w:r>
      <w:rPr>
        <w:rFonts w:ascii="Verdana" w:hAnsi="Verdana"/>
        <w:bCs/>
        <w:sz w:val="16"/>
      </w:rPr>
      <w:tab/>
    </w:r>
    <w:r w:rsidR="008964D7">
      <w:rPr>
        <w:rFonts w:ascii="Verdana" w:hAnsi="Verdana"/>
        <w:bCs/>
        <w:sz w:val="16"/>
      </w:rPr>
      <w:t>P</w:t>
    </w:r>
    <w:r>
      <w:rPr>
        <w:rFonts w:ascii="Verdana" w:hAnsi="Verdana"/>
        <w:bCs/>
        <w:sz w:val="16"/>
      </w:rPr>
      <w:t xml:space="preserve">agina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PAGE </w:instrText>
    </w:r>
    <w:r>
      <w:rPr>
        <w:rStyle w:val="Paginanummer"/>
        <w:rFonts w:ascii="Verdana" w:hAnsi="Verdana"/>
        <w:bCs/>
        <w:sz w:val="16"/>
      </w:rPr>
      <w:fldChar w:fldCharType="separate"/>
    </w:r>
    <w:r w:rsidR="009111C4">
      <w:rPr>
        <w:rStyle w:val="Paginanummer"/>
        <w:rFonts w:ascii="Verdana" w:hAnsi="Verdana"/>
        <w:bCs/>
        <w:noProof/>
        <w:sz w:val="16"/>
      </w:rPr>
      <w:t>1</w:t>
    </w:r>
    <w:r>
      <w:rPr>
        <w:rStyle w:val="Paginanummer"/>
        <w:rFonts w:ascii="Verdana" w:hAnsi="Verdana"/>
        <w:bCs/>
        <w:sz w:val="16"/>
      </w:rPr>
      <w:fldChar w:fldCharType="end"/>
    </w:r>
    <w:r>
      <w:rPr>
        <w:rStyle w:val="Paginanummer"/>
        <w:rFonts w:ascii="Verdana" w:hAnsi="Verdana"/>
        <w:bCs/>
        <w:sz w:val="16"/>
      </w:rPr>
      <w:t xml:space="preserve"> van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NUMPAGES </w:instrText>
    </w:r>
    <w:r>
      <w:rPr>
        <w:rStyle w:val="Paginanummer"/>
        <w:rFonts w:ascii="Verdana" w:hAnsi="Verdana"/>
        <w:bCs/>
        <w:sz w:val="16"/>
      </w:rPr>
      <w:fldChar w:fldCharType="separate"/>
    </w:r>
    <w:r w:rsidR="009111C4">
      <w:rPr>
        <w:rStyle w:val="Paginanummer"/>
        <w:rFonts w:ascii="Verdana" w:hAnsi="Verdana"/>
        <w:bCs/>
        <w:noProof/>
        <w:sz w:val="16"/>
      </w:rPr>
      <w:t>13</w:t>
    </w:r>
    <w:r>
      <w:rPr>
        <w:rStyle w:val="Paginanummer"/>
        <w:rFonts w:ascii="Verdana" w:hAnsi="Verdana"/>
        <w:bCs/>
        <w:sz w:val="16"/>
      </w:rPr>
      <w:fldChar w:fldCharType="end"/>
    </w:r>
  </w:p>
  <w:p w14:paraId="7C5CB560" w14:textId="530EEC23" w:rsidR="00D07DD6" w:rsidRPr="006D0C38" w:rsidRDefault="00D07DD6" w:rsidP="00497D9D">
    <w:pPr>
      <w:pStyle w:val="Voettekst"/>
      <w:rPr>
        <w:rFonts w:ascii="Verdana" w:hAnsi="Verdana"/>
        <w:bCs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62" w14:textId="77777777" w:rsidR="00D07DD6" w:rsidRDefault="00D07DD6">
    <w:pPr>
      <w:pStyle w:val="Voettekst"/>
      <w:rPr>
        <w:rFonts w:ascii="Verdana" w:hAnsi="Verdana"/>
        <w:bCs/>
        <w:sz w:val="16"/>
      </w:rPr>
    </w:pPr>
    <w:r>
      <w:rPr>
        <w:rFonts w:ascii="Verdana" w:hAnsi="Verdana"/>
        <w:bCs/>
        <w:sz w:val="16"/>
      </w:rPr>
      <w:t>Raamovereenkomst Ingenieursdiensten</w:t>
    </w:r>
    <w:r>
      <w:rPr>
        <w:rFonts w:ascii="Verdana" w:hAnsi="Verdana"/>
        <w:bCs/>
        <w:sz w:val="16"/>
      </w:rPr>
      <w:tab/>
    </w:r>
    <w:r>
      <w:rPr>
        <w:rFonts w:ascii="Verdana" w:hAnsi="Verdana"/>
        <w:bCs/>
        <w:sz w:val="16"/>
      </w:rPr>
      <w:tab/>
      <w:t xml:space="preserve">pagina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PAGE </w:instrText>
    </w:r>
    <w:r>
      <w:rPr>
        <w:rStyle w:val="Paginanummer"/>
        <w:rFonts w:ascii="Verdana" w:hAnsi="Verdana"/>
        <w:bCs/>
        <w:sz w:val="16"/>
      </w:rPr>
      <w:fldChar w:fldCharType="separate"/>
    </w:r>
    <w:r>
      <w:rPr>
        <w:rStyle w:val="Paginanummer"/>
        <w:rFonts w:ascii="Verdana" w:hAnsi="Verdana"/>
        <w:bCs/>
        <w:noProof/>
        <w:sz w:val="16"/>
      </w:rPr>
      <w:t>1</w:t>
    </w:r>
    <w:r>
      <w:rPr>
        <w:rStyle w:val="Paginanummer"/>
        <w:rFonts w:ascii="Verdana" w:hAnsi="Verdana"/>
        <w:bCs/>
        <w:sz w:val="16"/>
      </w:rPr>
      <w:fldChar w:fldCharType="end"/>
    </w:r>
    <w:r>
      <w:rPr>
        <w:rStyle w:val="Paginanummer"/>
        <w:rFonts w:ascii="Verdana" w:hAnsi="Verdana"/>
        <w:bCs/>
        <w:sz w:val="16"/>
      </w:rPr>
      <w:t xml:space="preserve"> van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NUMPAGES </w:instrText>
    </w:r>
    <w:r>
      <w:rPr>
        <w:rStyle w:val="Paginanummer"/>
        <w:rFonts w:ascii="Verdana" w:hAnsi="Verdana"/>
        <w:bCs/>
        <w:sz w:val="16"/>
      </w:rPr>
      <w:fldChar w:fldCharType="separate"/>
    </w:r>
    <w:r>
      <w:rPr>
        <w:rStyle w:val="Paginanummer"/>
        <w:rFonts w:ascii="Verdana" w:hAnsi="Verdana"/>
        <w:bCs/>
        <w:noProof/>
        <w:sz w:val="16"/>
      </w:rPr>
      <w:t>4</w:t>
    </w:r>
    <w:r>
      <w:rPr>
        <w:rStyle w:val="Paginanummer"/>
        <w:rFonts w:ascii="Verdana" w:hAnsi="Verdana"/>
        <w:bCs/>
        <w:sz w:val="16"/>
      </w:rPr>
      <w:fldChar w:fldCharType="end"/>
    </w:r>
  </w:p>
  <w:p w14:paraId="7C5CB563" w14:textId="77777777" w:rsidR="00D07DD6" w:rsidRPr="006D0C38" w:rsidRDefault="00D07DD6">
    <w:pPr>
      <w:pStyle w:val="Voettekst"/>
      <w:rPr>
        <w:rFonts w:ascii="Verdana" w:hAnsi="Verdana"/>
        <w:bCs/>
        <w:sz w:val="16"/>
      </w:rPr>
    </w:pPr>
    <w:r>
      <w:rPr>
        <w:rFonts w:ascii="Verdana" w:hAnsi="Verdana"/>
        <w:bCs/>
        <w:sz w:val="16"/>
      </w:rPr>
      <w:t>Kenmerk BB/02-2015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C2739" w14:textId="77777777" w:rsidR="001819C8" w:rsidRDefault="001819C8">
      <w:r>
        <w:separator/>
      </w:r>
    </w:p>
  </w:footnote>
  <w:footnote w:type="continuationSeparator" w:id="0">
    <w:p w14:paraId="42F4AEFA" w14:textId="77777777" w:rsidR="001819C8" w:rsidRDefault="001819C8">
      <w:r>
        <w:continuationSeparator/>
      </w:r>
    </w:p>
  </w:footnote>
  <w:footnote w:type="continuationNotice" w:id="1">
    <w:p w14:paraId="7E3E8349" w14:textId="77777777" w:rsidR="001819C8" w:rsidRDefault="001819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850B" w14:textId="77777777" w:rsidR="008964D7" w:rsidRDefault="008964D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5C" w14:textId="46383D25" w:rsidR="00D07DD6" w:rsidRDefault="008964D7" w:rsidP="003576CB">
    <w:pPr>
      <w:pStyle w:val="Koptekst"/>
      <w:jc w:val="center"/>
    </w:pPr>
    <w:r>
      <w:rPr>
        <w:b/>
        <w:noProof/>
        <w:sz w:val="28"/>
        <w:szCs w:val="28"/>
      </w:rPr>
      <w:drawing>
        <wp:inline distT="0" distB="0" distL="0" distR="0" wp14:anchorId="65E7BCCE" wp14:editId="064320DA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61" w14:textId="77777777" w:rsidR="00D07DD6" w:rsidRDefault="00D07DD6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1" locked="0" layoutInCell="0" allowOverlap="1" wp14:anchorId="7C5CB568" wp14:editId="7C5CB569">
          <wp:simplePos x="0" y="0"/>
          <wp:positionH relativeFrom="column">
            <wp:posOffset>3826510</wp:posOffset>
          </wp:positionH>
          <wp:positionV relativeFrom="paragraph">
            <wp:posOffset>-235585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1" name="Afbeelding 1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lang w:val="nl-NL"/>
      </w:rPr>
      <w:drawing>
        <wp:anchor distT="0" distB="0" distL="114300" distR="114300" simplePos="0" relativeHeight="251658241" behindDoc="1" locked="0" layoutInCell="1" allowOverlap="1" wp14:anchorId="7C5CB56A" wp14:editId="7C5CB56B">
          <wp:simplePos x="0" y="0"/>
          <wp:positionH relativeFrom="column">
            <wp:posOffset>1270</wp:posOffset>
          </wp:positionH>
          <wp:positionV relativeFrom="paragraph">
            <wp:posOffset>-240665</wp:posOffset>
          </wp:positionV>
          <wp:extent cx="1794510" cy="508000"/>
          <wp:effectExtent l="0" t="0" r="0" b="6350"/>
          <wp:wrapNone/>
          <wp:docPr id="12" name="Afbeelding 12" descr="G:\Algemeen\gem aalsmeer_f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gem aalsmeer_fc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1" b="37262"/>
                  <a:stretch/>
                </pic:blipFill>
                <pic:spPr bwMode="auto">
                  <a:xfrm>
                    <a:off x="0" y="0"/>
                    <a:ext cx="179451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A2C"/>
    <w:multiLevelType w:val="hybridMultilevel"/>
    <w:tmpl w:val="1506FF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34CE"/>
    <w:multiLevelType w:val="hybridMultilevel"/>
    <w:tmpl w:val="F66ACA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376D4"/>
    <w:multiLevelType w:val="hybridMultilevel"/>
    <w:tmpl w:val="EADA39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E748C"/>
    <w:multiLevelType w:val="multilevel"/>
    <w:tmpl w:val="25B01788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DD2685C"/>
    <w:multiLevelType w:val="hybridMultilevel"/>
    <w:tmpl w:val="B2D8764E"/>
    <w:lvl w:ilvl="0" w:tplc="3DE879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&amp;W Syntax (Adobe)" w:eastAsia="Times New Roman" w:hAnsi="V&amp;W Syntax (Adobe)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255F58"/>
    <w:multiLevelType w:val="hybridMultilevel"/>
    <w:tmpl w:val="B8CA9E7A"/>
    <w:lvl w:ilvl="0" w:tplc="6CBE206A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F50ED622">
      <w:start w:val="1"/>
      <w:numFmt w:val="bullet"/>
      <w:lvlText w:val="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B17144"/>
    <w:multiLevelType w:val="multilevel"/>
    <w:tmpl w:val="19D08F3C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AC06DA"/>
    <w:multiLevelType w:val="hybridMultilevel"/>
    <w:tmpl w:val="D7F42560"/>
    <w:lvl w:ilvl="0" w:tplc="B7BEA40C">
      <w:numFmt w:val="bullet"/>
      <w:lvlText w:val=""/>
      <w:lvlJc w:val="left"/>
      <w:pPr>
        <w:tabs>
          <w:tab w:val="num" w:pos="1068"/>
        </w:tabs>
        <w:ind w:left="1068" w:hanging="70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16344"/>
    <w:multiLevelType w:val="hybridMultilevel"/>
    <w:tmpl w:val="CD22365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4B61"/>
    <w:multiLevelType w:val="hybridMultilevel"/>
    <w:tmpl w:val="43266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16EF3"/>
    <w:multiLevelType w:val="hybridMultilevel"/>
    <w:tmpl w:val="28C0CC42"/>
    <w:lvl w:ilvl="0" w:tplc="FFFFFFFF">
      <w:start w:val="8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01C28"/>
    <w:multiLevelType w:val="hybridMultilevel"/>
    <w:tmpl w:val="B8CA9E7A"/>
    <w:lvl w:ilvl="0" w:tplc="6CBE206A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47F44CE"/>
    <w:multiLevelType w:val="multilevel"/>
    <w:tmpl w:val="8BDE423E"/>
    <w:lvl w:ilvl="0">
      <w:start w:val="2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9223071"/>
    <w:multiLevelType w:val="hybridMultilevel"/>
    <w:tmpl w:val="13C00622"/>
    <w:lvl w:ilvl="0" w:tplc="41969B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&amp;W Syntax (Adobe)" w:eastAsia="Times New Roman" w:hAnsi="V&amp;W Syntax (Adobe)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A581B"/>
    <w:multiLevelType w:val="hybridMultilevel"/>
    <w:tmpl w:val="A0069F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A4099"/>
    <w:multiLevelType w:val="hybridMultilevel"/>
    <w:tmpl w:val="D988F7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D4AD6"/>
    <w:multiLevelType w:val="hybridMultilevel"/>
    <w:tmpl w:val="71428ED2"/>
    <w:lvl w:ilvl="0" w:tplc="FF6ED1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16283"/>
    <w:multiLevelType w:val="hybridMultilevel"/>
    <w:tmpl w:val="28C0CC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4520A"/>
    <w:multiLevelType w:val="multilevel"/>
    <w:tmpl w:val="25B01788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6797D88"/>
    <w:multiLevelType w:val="multilevel"/>
    <w:tmpl w:val="5F747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DC140E"/>
    <w:multiLevelType w:val="multilevel"/>
    <w:tmpl w:val="37AC242E"/>
    <w:lvl w:ilvl="0">
      <w:start w:val="7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6F44C0F"/>
    <w:multiLevelType w:val="hybridMultilevel"/>
    <w:tmpl w:val="3B8CB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640E26"/>
    <w:multiLevelType w:val="hybridMultilevel"/>
    <w:tmpl w:val="EB665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551910"/>
    <w:multiLevelType w:val="hybridMultilevel"/>
    <w:tmpl w:val="4F62D2C2"/>
    <w:lvl w:ilvl="0" w:tplc="FF6ED1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97283"/>
    <w:multiLevelType w:val="hybridMultilevel"/>
    <w:tmpl w:val="C5CCD868"/>
    <w:lvl w:ilvl="0" w:tplc="6F6844E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927C8"/>
    <w:multiLevelType w:val="hybridMultilevel"/>
    <w:tmpl w:val="DE98ED7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6301C2"/>
    <w:multiLevelType w:val="hybridMultilevel"/>
    <w:tmpl w:val="0C72AD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27CA2"/>
    <w:multiLevelType w:val="multilevel"/>
    <w:tmpl w:val="295E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5B36D4"/>
    <w:multiLevelType w:val="hybridMultilevel"/>
    <w:tmpl w:val="37ECAAB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AD288C"/>
    <w:multiLevelType w:val="multilevel"/>
    <w:tmpl w:val="745ED0CA"/>
    <w:lvl w:ilvl="0">
      <w:start w:val="7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23A1D4A"/>
    <w:multiLevelType w:val="multilevel"/>
    <w:tmpl w:val="51CEB394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FCE0BB1"/>
    <w:multiLevelType w:val="multilevel"/>
    <w:tmpl w:val="25B01788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0B52816"/>
    <w:multiLevelType w:val="hybridMultilevel"/>
    <w:tmpl w:val="292A97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7742D1"/>
    <w:multiLevelType w:val="hybridMultilevel"/>
    <w:tmpl w:val="B8CA9E7A"/>
    <w:lvl w:ilvl="0" w:tplc="6CBE206A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7DC4571C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36F4CD3"/>
    <w:multiLevelType w:val="hybridMultilevel"/>
    <w:tmpl w:val="F1E2F4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347DA"/>
    <w:multiLevelType w:val="multilevel"/>
    <w:tmpl w:val="8BDE423E"/>
    <w:lvl w:ilvl="0">
      <w:start w:val="2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9B0D6D"/>
    <w:multiLevelType w:val="multilevel"/>
    <w:tmpl w:val="8BDE423E"/>
    <w:lvl w:ilvl="0">
      <w:start w:val="2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67E10EE"/>
    <w:multiLevelType w:val="multilevel"/>
    <w:tmpl w:val="C128A6B6"/>
    <w:lvl w:ilvl="0">
      <w:start w:val="7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BAA7060"/>
    <w:multiLevelType w:val="hybridMultilevel"/>
    <w:tmpl w:val="F8DEE0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77969"/>
    <w:multiLevelType w:val="multilevel"/>
    <w:tmpl w:val="33E2F754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944262585">
    <w:abstractNumId w:val="10"/>
  </w:num>
  <w:num w:numId="2" w16cid:durableId="1071151926">
    <w:abstractNumId w:val="17"/>
  </w:num>
  <w:num w:numId="3" w16cid:durableId="84502624">
    <w:abstractNumId w:val="11"/>
  </w:num>
  <w:num w:numId="4" w16cid:durableId="1906643875">
    <w:abstractNumId w:val="32"/>
  </w:num>
  <w:num w:numId="5" w16cid:durableId="29647548">
    <w:abstractNumId w:val="5"/>
  </w:num>
  <w:num w:numId="6" w16cid:durableId="1647733732">
    <w:abstractNumId w:val="33"/>
  </w:num>
  <w:num w:numId="7" w16cid:durableId="974524684">
    <w:abstractNumId w:val="7"/>
  </w:num>
  <w:num w:numId="8" w16cid:durableId="323289294">
    <w:abstractNumId w:val="8"/>
  </w:num>
  <w:num w:numId="9" w16cid:durableId="1305814992">
    <w:abstractNumId w:val="14"/>
  </w:num>
  <w:num w:numId="10" w16cid:durableId="1536771382">
    <w:abstractNumId w:val="2"/>
  </w:num>
  <w:num w:numId="11" w16cid:durableId="68115655">
    <w:abstractNumId w:val="1"/>
  </w:num>
  <w:num w:numId="12" w16cid:durableId="2093115185">
    <w:abstractNumId w:val="22"/>
  </w:num>
  <w:num w:numId="13" w16cid:durableId="316152812">
    <w:abstractNumId w:val="25"/>
  </w:num>
  <w:num w:numId="14" w16cid:durableId="1193032681">
    <w:abstractNumId w:val="21"/>
  </w:num>
  <w:num w:numId="15" w16cid:durableId="1406028438">
    <w:abstractNumId w:val="16"/>
  </w:num>
  <w:num w:numId="16" w16cid:durableId="164250730">
    <w:abstractNumId w:val="23"/>
  </w:num>
  <w:num w:numId="17" w16cid:durableId="1022131172">
    <w:abstractNumId w:val="13"/>
  </w:num>
  <w:num w:numId="18" w16cid:durableId="1118642751">
    <w:abstractNumId w:val="4"/>
  </w:num>
  <w:num w:numId="19" w16cid:durableId="1673988372">
    <w:abstractNumId w:val="28"/>
  </w:num>
  <w:num w:numId="20" w16cid:durableId="147212036">
    <w:abstractNumId w:val="35"/>
  </w:num>
  <w:num w:numId="21" w16cid:durableId="1572697524">
    <w:abstractNumId w:val="27"/>
  </w:num>
  <w:num w:numId="22" w16cid:durableId="51389859">
    <w:abstractNumId w:val="12"/>
  </w:num>
  <w:num w:numId="23" w16cid:durableId="2029674332">
    <w:abstractNumId w:val="30"/>
  </w:num>
  <w:num w:numId="24" w16cid:durableId="968708102">
    <w:abstractNumId w:val="36"/>
  </w:num>
  <w:num w:numId="25" w16cid:durableId="2017147587">
    <w:abstractNumId w:val="39"/>
  </w:num>
  <w:num w:numId="26" w16cid:durableId="1481457883">
    <w:abstractNumId w:val="6"/>
  </w:num>
  <w:num w:numId="27" w16cid:durableId="1659306042">
    <w:abstractNumId w:val="18"/>
  </w:num>
  <w:num w:numId="28" w16cid:durableId="124126762">
    <w:abstractNumId w:val="3"/>
  </w:num>
  <w:num w:numId="29" w16cid:durableId="1785421549">
    <w:abstractNumId w:val="37"/>
  </w:num>
  <w:num w:numId="30" w16cid:durableId="910120919">
    <w:abstractNumId w:val="29"/>
  </w:num>
  <w:num w:numId="31" w16cid:durableId="1240407710">
    <w:abstractNumId w:val="20"/>
  </w:num>
  <w:num w:numId="32" w16cid:durableId="1020742965">
    <w:abstractNumId w:val="31"/>
  </w:num>
  <w:num w:numId="33" w16cid:durableId="402989123">
    <w:abstractNumId w:val="26"/>
  </w:num>
  <w:num w:numId="34" w16cid:durableId="983776711">
    <w:abstractNumId w:val="38"/>
  </w:num>
  <w:num w:numId="35" w16cid:durableId="1195994506">
    <w:abstractNumId w:val="0"/>
  </w:num>
  <w:num w:numId="36" w16cid:durableId="1374112806">
    <w:abstractNumId w:val="34"/>
  </w:num>
  <w:num w:numId="37" w16cid:durableId="501360682">
    <w:abstractNumId w:val="15"/>
  </w:num>
  <w:num w:numId="38" w16cid:durableId="1623077375">
    <w:abstractNumId w:val="19"/>
  </w:num>
  <w:num w:numId="39" w16cid:durableId="941306051">
    <w:abstractNumId w:val="24"/>
  </w:num>
  <w:num w:numId="40" w16cid:durableId="19198255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attachedTemplate r:id="rId1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347"/>
    <w:rsid w:val="000162E1"/>
    <w:rsid w:val="0002241C"/>
    <w:rsid w:val="0002423C"/>
    <w:rsid w:val="0002431B"/>
    <w:rsid w:val="00035F80"/>
    <w:rsid w:val="00084C79"/>
    <w:rsid w:val="000F41F3"/>
    <w:rsid w:val="001109BB"/>
    <w:rsid w:val="00114C10"/>
    <w:rsid w:val="00124C8D"/>
    <w:rsid w:val="0013032D"/>
    <w:rsid w:val="00144EAF"/>
    <w:rsid w:val="00153CA6"/>
    <w:rsid w:val="00160478"/>
    <w:rsid w:val="00160D94"/>
    <w:rsid w:val="001819C8"/>
    <w:rsid w:val="001A0DBE"/>
    <w:rsid w:val="001C4FBE"/>
    <w:rsid w:val="001D44C3"/>
    <w:rsid w:val="0022047F"/>
    <w:rsid w:val="00221F07"/>
    <w:rsid w:val="0024107C"/>
    <w:rsid w:val="00260819"/>
    <w:rsid w:val="00261A39"/>
    <w:rsid w:val="002C6A0E"/>
    <w:rsid w:val="002F71C4"/>
    <w:rsid w:val="00300661"/>
    <w:rsid w:val="0030648D"/>
    <w:rsid w:val="003473CE"/>
    <w:rsid w:val="003576CB"/>
    <w:rsid w:val="0036198F"/>
    <w:rsid w:val="003E565A"/>
    <w:rsid w:val="003F637C"/>
    <w:rsid w:val="00412E38"/>
    <w:rsid w:val="00413FB9"/>
    <w:rsid w:val="004170FE"/>
    <w:rsid w:val="00480060"/>
    <w:rsid w:val="00483DAD"/>
    <w:rsid w:val="00497D9D"/>
    <w:rsid w:val="004D7B05"/>
    <w:rsid w:val="004E0CFA"/>
    <w:rsid w:val="004E1FE0"/>
    <w:rsid w:val="004F72B3"/>
    <w:rsid w:val="00500438"/>
    <w:rsid w:val="00510335"/>
    <w:rsid w:val="00524CBD"/>
    <w:rsid w:val="0059736E"/>
    <w:rsid w:val="005C26CC"/>
    <w:rsid w:val="005C2F09"/>
    <w:rsid w:val="005D6F69"/>
    <w:rsid w:val="00602347"/>
    <w:rsid w:val="00661CCE"/>
    <w:rsid w:val="006B6386"/>
    <w:rsid w:val="006D0C38"/>
    <w:rsid w:val="006F21AB"/>
    <w:rsid w:val="00703DE3"/>
    <w:rsid w:val="00704BBE"/>
    <w:rsid w:val="00726FFC"/>
    <w:rsid w:val="0076094C"/>
    <w:rsid w:val="00763B57"/>
    <w:rsid w:val="00770852"/>
    <w:rsid w:val="007721B9"/>
    <w:rsid w:val="007A2E93"/>
    <w:rsid w:val="007A3BFA"/>
    <w:rsid w:val="007A6EB7"/>
    <w:rsid w:val="00800217"/>
    <w:rsid w:val="00823BBF"/>
    <w:rsid w:val="008438DF"/>
    <w:rsid w:val="00876384"/>
    <w:rsid w:val="00885BA0"/>
    <w:rsid w:val="008964D7"/>
    <w:rsid w:val="00903B67"/>
    <w:rsid w:val="009111C4"/>
    <w:rsid w:val="00927799"/>
    <w:rsid w:val="0094578F"/>
    <w:rsid w:val="009543CC"/>
    <w:rsid w:val="009A6FBC"/>
    <w:rsid w:val="009C15CF"/>
    <w:rsid w:val="009F0EA0"/>
    <w:rsid w:val="00A10B67"/>
    <w:rsid w:val="00A17E9A"/>
    <w:rsid w:val="00A32798"/>
    <w:rsid w:val="00A36DAA"/>
    <w:rsid w:val="00A42DE1"/>
    <w:rsid w:val="00AA1DB1"/>
    <w:rsid w:val="00AC7005"/>
    <w:rsid w:val="00B412AE"/>
    <w:rsid w:val="00B4291B"/>
    <w:rsid w:val="00B43D89"/>
    <w:rsid w:val="00B51BB7"/>
    <w:rsid w:val="00B9193D"/>
    <w:rsid w:val="00B940D2"/>
    <w:rsid w:val="00BC76E2"/>
    <w:rsid w:val="00BD588E"/>
    <w:rsid w:val="00BF4E98"/>
    <w:rsid w:val="00C13C13"/>
    <w:rsid w:val="00C76192"/>
    <w:rsid w:val="00C76CEE"/>
    <w:rsid w:val="00CF3F4B"/>
    <w:rsid w:val="00D07DD6"/>
    <w:rsid w:val="00D33D9A"/>
    <w:rsid w:val="00D639F2"/>
    <w:rsid w:val="00D738C7"/>
    <w:rsid w:val="00D807CB"/>
    <w:rsid w:val="00DA2DCD"/>
    <w:rsid w:val="00DD4478"/>
    <w:rsid w:val="00DE0067"/>
    <w:rsid w:val="00E2692B"/>
    <w:rsid w:val="00E418AF"/>
    <w:rsid w:val="00E53BC7"/>
    <w:rsid w:val="00E66834"/>
    <w:rsid w:val="00E86187"/>
    <w:rsid w:val="00EB1DF2"/>
    <w:rsid w:val="00EC72A5"/>
    <w:rsid w:val="00EE1488"/>
    <w:rsid w:val="00EF2B74"/>
    <w:rsid w:val="00F27A6D"/>
    <w:rsid w:val="00F40134"/>
    <w:rsid w:val="00F43A79"/>
    <w:rsid w:val="00FA18BC"/>
    <w:rsid w:val="00FA429D"/>
    <w:rsid w:val="00FE23AE"/>
    <w:rsid w:val="00FE6DFB"/>
    <w:rsid w:val="00FF534B"/>
    <w:rsid w:val="00FF6856"/>
    <w:rsid w:val="0E5D0C8C"/>
    <w:rsid w:val="2A1D3E63"/>
    <w:rsid w:val="343761FD"/>
    <w:rsid w:val="379716A2"/>
    <w:rsid w:val="393C29CA"/>
    <w:rsid w:val="3AF7F193"/>
    <w:rsid w:val="3DC9750F"/>
    <w:rsid w:val="55D2139A"/>
    <w:rsid w:val="5ADBD386"/>
    <w:rsid w:val="5EB608E5"/>
    <w:rsid w:val="5F910715"/>
    <w:rsid w:val="62FF8A13"/>
    <w:rsid w:val="6CB938C8"/>
    <w:rsid w:val="6DF236A0"/>
    <w:rsid w:val="70BF2AB4"/>
    <w:rsid w:val="784BE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5CB34D"/>
  <w15:docId w15:val="{10320BBD-B412-479F-A7A8-F603B9F5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&amp;W Syntax (Adobe)" w:hAnsi="V&amp;W Syntax (Adobe)"/>
      <w:lang w:val="nl"/>
    </w:rPr>
  </w:style>
  <w:style w:type="paragraph" w:styleId="Kop1">
    <w:name w:val="heading 1"/>
    <w:basedOn w:val="Standaard"/>
    <w:next w:val="Standaard"/>
    <w:qFormat/>
    <w:pPr>
      <w:keepNext/>
      <w:widowControl w:val="0"/>
      <w:tabs>
        <w:tab w:val="left" w:pos="-709"/>
      </w:tabs>
      <w:ind w:left="-28" w:hanging="709"/>
      <w:outlineLvl w:val="0"/>
    </w:pPr>
    <w:rPr>
      <w:rFonts w:ascii="CG Times" w:hAnsi="CG Times"/>
      <w:b/>
      <w:caps/>
      <w:sz w:val="26"/>
    </w:rPr>
  </w:style>
  <w:style w:type="paragraph" w:styleId="Kop2">
    <w:name w:val="heading 2"/>
    <w:basedOn w:val="Standaard"/>
    <w:next w:val="Standaard"/>
    <w:qFormat/>
    <w:pPr>
      <w:widowControl w:val="0"/>
      <w:tabs>
        <w:tab w:val="left" w:pos="-709"/>
      </w:tabs>
      <w:ind w:left="-28" w:hanging="709"/>
      <w:outlineLvl w:val="1"/>
    </w:pPr>
    <w:rPr>
      <w:rFonts w:ascii="CG Times" w:hAnsi="CG Times"/>
      <w:b/>
      <w:sz w:val="26"/>
    </w:rPr>
  </w:style>
  <w:style w:type="paragraph" w:styleId="Kop3">
    <w:name w:val="heading 3"/>
    <w:basedOn w:val="Standaard"/>
    <w:next w:val="Standaard"/>
    <w:qFormat/>
    <w:pPr>
      <w:widowControl w:val="0"/>
      <w:ind w:left="-28" w:hanging="709"/>
      <w:outlineLvl w:val="2"/>
    </w:pPr>
    <w:rPr>
      <w:rFonts w:ascii="CG Times" w:hAnsi="CG Times"/>
      <w:b/>
      <w:i/>
      <w:sz w:val="24"/>
    </w:rPr>
  </w:style>
  <w:style w:type="paragraph" w:styleId="Kop4">
    <w:name w:val="heading 4"/>
    <w:basedOn w:val="Standaard"/>
    <w:next w:val="Standaard"/>
    <w:qFormat/>
    <w:pPr>
      <w:keepNext/>
      <w:tabs>
        <w:tab w:val="left" w:pos="1276"/>
      </w:tabs>
      <w:outlineLvl w:val="3"/>
    </w:pPr>
    <w:rPr>
      <w:b/>
      <w:bCs/>
    </w:rPr>
  </w:style>
  <w:style w:type="paragraph" w:styleId="Kop5">
    <w:name w:val="heading 5"/>
    <w:basedOn w:val="Standaard"/>
    <w:next w:val="Standaard"/>
    <w:qFormat/>
    <w:pPr>
      <w:keepNext/>
      <w:ind w:right="-1"/>
      <w:outlineLvl w:val="4"/>
    </w:pPr>
    <w:rPr>
      <w:b/>
      <w:bCs/>
    </w:rPr>
  </w:style>
  <w:style w:type="paragraph" w:styleId="Kop6">
    <w:name w:val="heading 6"/>
    <w:basedOn w:val="Standaard"/>
    <w:next w:val="Standaard"/>
    <w:qFormat/>
    <w:pPr>
      <w:keepNext/>
      <w:suppressAutoHyphens/>
      <w:outlineLvl w:val="5"/>
    </w:pPr>
    <w:rPr>
      <w:rFonts w:ascii="Verdana" w:hAnsi="Verdana"/>
      <w:b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pg1">
    <w:name w:val="inhopg 1"/>
    <w:basedOn w:val="Standaard"/>
    <w:pPr>
      <w:widowControl w:val="0"/>
      <w:tabs>
        <w:tab w:val="right" w:leader="dot" w:pos="8766"/>
      </w:tabs>
      <w:suppressAutoHyphens/>
      <w:spacing w:before="480"/>
      <w:ind w:left="548" w:right="548" w:hanging="548"/>
      <w:jc w:val="both"/>
    </w:pPr>
    <w:rPr>
      <w:rFonts w:ascii="Arial" w:hAnsi="Arial"/>
      <w:lang w:val="en-US"/>
    </w:rPr>
  </w:style>
  <w:style w:type="paragraph" w:customStyle="1" w:styleId="kwakop2">
    <w:name w:val="kwakop2"/>
    <w:basedOn w:val="Kop2"/>
    <w:pPr>
      <w:tabs>
        <w:tab w:val="clear" w:pos="-709"/>
        <w:tab w:val="left" w:pos="-1440"/>
        <w:tab w:val="left" w:pos="-720"/>
        <w:tab w:val="left" w:pos="0"/>
        <w:tab w:val="left" w:pos="288"/>
        <w:tab w:val="left" w:pos="720"/>
        <w:tab w:val="left" w:pos="1134"/>
        <w:tab w:val="left" w:pos="1700"/>
        <w:tab w:val="left" w:pos="2297"/>
        <w:tab w:val="left" w:pos="2772"/>
        <w:tab w:val="left" w:pos="3406"/>
        <w:tab w:val="left" w:pos="3960"/>
        <w:tab w:val="left" w:pos="4514"/>
        <w:tab w:val="left" w:pos="5069"/>
        <w:tab w:val="left" w:pos="5623"/>
        <w:tab w:val="left" w:pos="6257"/>
        <w:tab w:val="left" w:pos="6811"/>
        <w:tab w:val="left" w:pos="7366"/>
        <w:tab w:val="left" w:pos="7920"/>
        <w:tab w:val="left" w:pos="8474"/>
        <w:tab w:val="left" w:pos="9029"/>
        <w:tab w:val="left" w:pos="9662"/>
        <w:tab w:val="left" w:pos="10217"/>
        <w:tab w:val="left" w:pos="10800"/>
        <w:tab w:val="left" w:pos="11326"/>
        <w:tab w:val="left" w:pos="12240"/>
      </w:tabs>
      <w:ind w:left="-17" w:hanging="720"/>
      <w:outlineLvl w:val="9"/>
    </w:pPr>
    <w:rPr>
      <w:lang w:val="nl-NL"/>
    </w:rPr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ind w:right="-1"/>
    </w:pPr>
    <w:rPr>
      <w:lang w:val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Normaalweb1">
    <w:name w:val="Normaal (web)1"/>
    <w:basedOn w:val="Standaard"/>
    <w:pPr>
      <w:spacing w:before="100" w:after="100"/>
    </w:pPr>
    <w:rPr>
      <w:rFonts w:ascii="Arial Unicode MS" w:hAnsi="Arial Unicode MS"/>
      <w:sz w:val="24"/>
      <w:lang w:val="en-GB"/>
    </w:rPr>
  </w:style>
  <w:style w:type="character" w:customStyle="1" w:styleId="VoettekstChar">
    <w:name w:val="Voettekst Char"/>
    <w:basedOn w:val="Standaardalinea-lettertype"/>
    <w:rPr>
      <w:rFonts w:ascii="V&amp;W Syntax (Adobe)" w:hAnsi="V&amp;W Syntax (Adobe)"/>
      <w:lang w:val="nl"/>
    </w:rPr>
  </w:style>
  <w:style w:type="paragraph" w:styleId="Lijstalinea">
    <w:name w:val="List Paragraph"/>
    <w:basedOn w:val="Standaard"/>
    <w:uiPriority w:val="34"/>
    <w:qFormat/>
    <w:rsid w:val="000F41F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3032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032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032D"/>
    <w:rPr>
      <w:rFonts w:ascii="V&amp;W Syntax (Adobe)" w:hAnsi="V&amp;W Syntax (Adobe)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032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032D"/>
    <w:rPr>
      <w:rFonts w:ascii="V&amp;W Syntax (Adobe)" w:hAnsi="V&amp;W Syntax (Adobe)"/>
      <w:b/>
      <w:bCs/>
      <w:lang w:val="nl"/>
    </w:rPr>
  </w:style>
  <w:style w:type="paragraph" w:styleId="Normaalweb">
    <w:name w:val="Normal (Web)"/>
    <w:basedOn w:val="Standaard"/>
    <w:uiPriority w:val="99"/>
    <w:semiHidden/>
    <w:unhideWhenUsed/>
    <w:rsid w:val="004E0CFA"/>
    <w:rPr>
      <w:rFonts w:ascii="Times New Roman" w:hAnsi="Times New Roman"/>
      <w:sz w:val="24"/>
      <w:szCs w:val="24"/>
    </w:rPr>
  </w:style>
  <w:style w:type="paragraph" w:styleId="Geenafstand">
    <w:name w:val="No Spacing"/>
    <w:uiPriority w:val="1"/>
    <w:qFormat/>
    <w:rsid w:val="0030648D"/>
    <w:rPr>
      <w:rFonts w:ascii="Arial" w:eastAsiaTheme="minorHAnsi" w:hAnsi="Arial" w:cs="Arial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D639F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4269">
          <w:marLeft w:val="0"/>
          <w:marRight w:val="0"/>
          <w:marTop w:val="7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36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7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11267">
          <w:marLeft w:val="0"/>
          <w:marRight w:val="0"/>
          <w:marTop w:val="7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9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4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5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Office%202000\Brief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F4R4SHKKDZ5C-1075551559-110827</_dlc_DocId>
    <_dlc_DocIdUrl xmlns="b27a60b8-0f91-45e7-94a6-6d968b8d2558">
      <Url>https://amstelveen.sharepoint.com/sites/IenA/_layouts/15/DocIdRedir.aspx?ID=F4R4SHKKDZ5C-1075551559-110827</Url>
      <Description>F4R4SHKKDZ5C-1075551559-110827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236132-9493-42AB-A657-A760CCC4CFCC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7C0759A3-55B4-41F9-8701-1F4E1E0B002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567E50-E664-8449-9719-DD4F3D622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5A4311-9976-4055-BFB4-210479D197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8D0198-5171-494B-A756-E05FEA777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5</TotalTime>
  <Pages>2</Pages>
  <Words>230</Words>
  <Characters>1269</Characters>
  <Application>Microsoft Office Word</Application>
  <DocSecurity>0</DocSecurity>
  <Lines>10</Lines>
  <Paragraphs>2</Paragraphs>
  <ScaleCrop>false</ScaleCrop>
  <Manager/>
  <Company/>
  <LinksUpToDate>false</LinksUpToDate>
  <CharactersWithSpaces>1497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Damsma, Tjitse</cp:lastModifiedBy>
  <cp:revision>30</cp:revision>
  <cp:lastPrinted>2008-02-04T12:37:00Z</cp:lastPrinted>
  <dcterms:created xsi:type="dcterms:W3CDTF">2020-11-29T17:22:00Z</dcterms:created>
  <dcterms:modified xsi:type="dcterms:W3CDTF">2024-12-02T09:22:00Z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f8d48ec5-ef68-4bfa-9ddc-a47fbf43fd75</vt:lpwstr>
  </property>
  <property fmtid="{D5CDD505-2E9C-101B-9397-08002B2CF9AE}" pid="4" name="Type document">
    <vt:lpwstr/>
  </property>
  <property fmtid="{D5CDD505-2E9C-101B-9397-08002B2CF9AE}" pid="5" name="MediaServiceImageTags">
    <vt:lpwstr/>
  </property>
  <property fmtid="{D5CDD505-2E9C-101B-9397-08002B2CF9AE}" pid="6" name="Afdeling gemeente">
    <vt:lpwstr/>
  </property>
</Properties>
</file>